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14A50" w:rsidRDefault="00744310" w:rsidP="00514A5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514A50" w:rsidRPr="00514A50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514A50" w:rsidRPr="00514A50">
        <w:rPr>
          <w:rFonts w:eastAsia="Arial"/>
          <w:b/>
          <w:kern w:val="3"/>
          <w:sz w:val="24"/>
          <w:szCs w:val="24"/>
          <w:lang w:eastAsia="zh-CN"/>
        </w:rPr>
        <w:t>Тэцевская</w:t>
      </w:r>
      <w:proofErr w:type="spellEnd"/>
      <w:r w:rsidR="00514A50" w:rsidRPr="00514A50">
        <w:rPr>
          <w:rFonts w:eastAsia="Arial"/>
          <w:b/>
          <w:kern w:val="3"/>
          <w:sz w:val="24"/>
          <w:szCs w:val="24"/>
          <w:lang w:eastAsia="zh-CN"/>
        </w:rPr>
        <w:t>, д. 13А</w:t>
      </w:r>
    </w:p>
    <w:p w:rsidR="00514A50" w:rsidRDefault="00514A50" w:rsidP="00514A5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514A5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ПРЕДЛОЖЕНИЕ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E3ACE" w:rsidRPr="005E3AC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14A50" w:rsidRPr="00514A50">
        <w:rPr>
          <w:b/>
          <w:bCs/>
          <w:color w:val="000000"/>
          <w:kern w:val="3"/>
          <w:sz w:val="24"/>
          <w:szCs w:val="24"/>
          <w:lang w:eastAsia="zh-CN" w:bidi="hi-IN"/>
        </w:rPr>
        <w:t>46 400,00</w:t>
      </w:r>
      <w:r w:rsidR="00514A5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14A50" w:rsidRPr="00514A50">
        <w:rPr>
          <w:b/>
          <w:bCs/>
          <w:color w:val="000000"/>
          <w:kern w:val="3"/>
          <w:sz w:val="24"/>
          <w:szCs w:val="24"/>
          <w:lang w:eastAsia="zh-CN" w:bidi="hi-IN"/>
        </w:rPr>
        <w:t>17 400,00</w:t>
      </w:r>
      <w:r w:rsidR="00514A5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14A50" w:rsidRPr="00514A50">
        <w:rPr>
          <w:b/>
          <w:color w:val="000000"/>
          <w:kern w:val="3"/>
          <w:sz w:val="24"/>
          <w:szCs w:val="24"/>
          <w:lang w:eastAsia="zh-CN" w:bidi="hi-IN"/>
        </w:rPr>
        <w:t>900 000,00</w:t>
      </w:r>
      <w:r w:rsidR="00514A5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514A50" w:rsidRPr="00514A50">
        <w:rPr>
          <w:b/>
          <w:color w:val="000000"/>
          <w:kern w:val="3"/>
          <w:sz w:val="24"/>
          <w:szCs w:val="24"/>
          <w:lang w:eastAsia="zh-CN" w:bidi="hi-IN"/>
        </w:rPr>
        <w:t>260 000,00</w:t>
      </w:r>
      <w:r w:rsidR="00514A5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14A50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E3ACE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5A60-40EC-46D9-A419-0D974A7C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12</TotalTime>
  <Pages>1</Pages>
  <Words>311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2024-06-19T10:18:00Z</dcterms:created>
  <dcterms:modified xsi:type="dcterms:W3CDTF">2024-07-01T12:00:00Z</dcterms:modified>
</cp:coreProperties>
</file>